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6892"/>
        <w:gridCol w:w="1597"/>
        <w:gridCol w:w="1017"/>
        <w:gridCol w:w="1517"/>
        <w:gridCol w:w="243"/>
        <w:gridCol w:w="1760"/>
        <w:gridCol w:w="1517"/>
        <w:gridCol w:w="243"/>
      </w:tblGrid>
      <w:tr w:rsidR="002C69BB" w:rsidTr="00F8144D">
        <w:trPr>
          <w:gridAfter w:val="1"/>
          <w:wAfter w:w="243" w:type="dxa"/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/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/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/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9BB" w:rsidRDefault="002C69BB" w:rsidP="00F8144D">
            <w:pPr>
              <w:ind w:left="-108" w:right="-415"/>
            </w:pPr>
            <w:r>
              <w:t>Приложение 5</w:t>
            </w:r>
          </w:p>
        </w:tc>
      </w:tr>
      <w:tr w:rsidR="002C69BB" w:rsidTr="00F8144D">
        <w:trPr>
          <w:gridAfter w:val="1"/>
          <w:wAfter w:w="243" w:type="dxa"/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/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/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/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9BB" w:rsidRDefault="002C69BB" w:rsidP="00F8144D">
            <w:pPr>
              <w:ind w:left="-108" w:right="-415"/>
            </w:pPr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2C69BB" w:rsidTr="00F8144D">
        <w:trPr>
          <w:gridAfter w:val="1"/>
          <w:wAfter w:w="243" w:type="dxa"/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/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/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/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9BB" w:rsidRDefault="00A35AA9" w:rsidP="00F8144D">
            <w:pPr>
              <w:ind w:left="-108" w:right="-415"/>
            </w:pPr>
            <w:r>
              <w:t>от 16 декабря 2022 года № 28-290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r>
              <w:t xml:space="preserve">  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r>
              <w:t xml:space="preserve">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/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/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/>
        </w:tc>
      </w:tr>
      <w:tr w:rsidR="002C69BB" w:rsidTr="002C69BB">
        <w:trPr>
          <w:cantSplit/>
        </w:trPr>
        <w:tc>
          <w:tcPr>
            <w:tcW w:w="147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5AA9" w:rsidRPr="00A32FAC" w:rsidRDefault="00A35AA9" w:rsidP="00A35AA9">
            <w:pPr>
              <w:jc w:val="center"/>
            </w:pPr>
            <w: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                                                                        на 2023 год и на плановый период 2024 и 2025 годов</w:t>
            </w:r>
            <w:r w:rsidRPr="0055362C">
              <w:t xml:space="preserve"> </w:t>
            </w:r>
          </w:p>
          <w:p w:rsidR="00A35AA9" w:rsidRDefault="00A35AA9" w:rsidP="00A35AA9">
            <w:pPr>
              <w:jc w:val="center"/>
              <w:rPr>
                <w:rFonts w:cs="Calibri"/>
                <w:szCs w:val="28"/>
              </w:rPr>
            </w:pPr>
            <w:r>
              <w:rPr>
                <w:szCs w:val="28"/>
              </w:rPr>
              <w:t xml:space="preserve">(в редакции решений Саратовской городской Думы </w:t>
            </w:r>
            <w:r>
              <w:rPr>
                <w:rFonts w:cs="Calibri"/>
                <w:szCs w:val="28"/>
              </w:rPr>
              <w:t xml:space="preserve">от 17 февраля 2023 года № 31-325, 31 марта 2023 года № 32-345, </w:t>
            </w:r>
          </w:p>
          <w:p w:rsidR="00A35AA9" w:rsidRDefault="00A35AA9" w:rsidP="00A35AA9">
            <w:pPr>
              <w:jc w:val="center"/>
            </w:pPr>
            <w:r>
              <w:rPr>
                <w:rFonts w:cs="Calibri"/>
                <w:szCs w:val="28"/>
              </w:rPr>
              <w:t xml:space="preserve">28 апреля 2023 года № 33-361, 26 мая 2023 года № 34-370, </w:t>
            </w:r>
            <w:r>
              <w:t xml:space="preserve">30 июня 2023 года № 36-378, 28 июля 2023 года № 37-386, </w:t>
            </w:r>
            <w:r>
              <w:br/>
              <w:t>11 августа 2023 года № 38-394, 29 сентября 2023 года № 40-397, 11 октября 2023 года № 41-408,</w:t>
            </w:r>
          </w:p>
          <w:p w:rsidR="002C69BB" w:rsidRDefault="00A35AA9" w:rsidP="00A35AA9">
            <w:pPr>
              <w:jc w:val="center"/>
            </w:pPr>
            <w:r>
              <w:t xml:space="preserve"> 27 октября 2023 года № 42-409, </w:t>
            </w:r>
            <w:r w:rsidRPr="00763E5B">
              <w:t>24 ноября 2023 года № 43-418</w:t>
            </w:r>
            <w:r>
              <w:t xml:space="preserve">, </w:t>
            </w:r>
            <w:r w:rsidRPr="00A35AA9">
              <w:t xml:space="preserve">22 </w:t>
            </w:r>
            <w:r>
              <w:t xml:space="preserve">декабря </w:t>
            </w:r>
            <w:r w:rsidRPr="00A35AA9">
              <w:t>202</w:t>
            </w:r>
            <w:r>
              <w:t>3 года № 45-446</w:t>
            </w:r>
            <w:r>
              <w:rPr>
                <w:rFonts w:cs="Calibri"/>
                <w:szCs w:val="28"/>
              </w:rPr>
              <w:t>)</w:t>
            </w:r>
          </w:p>
        </w:tc>
      </w:tr>
      <w:tr w:rsidR="002C69BB" w:rsidTr="002C69BB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  <w:rPr>
                <w:sz w:val="28"/>
                <w:szCs w:val="28"/>
              </w:rPr>
            </w:pPr>
          </w:p>
        </w:tc>
      </w:tr>
      <w:tr w:rsidR="002C69BB" w:rsidTr="002C69BB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rPr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тыс. руб.</w:t>
            </w:r>
          </w:p>
        </w:tc>
      </w:tr>
      <w:tr w:rsidR="002C69BB" w:rsidTr="002C69BB">
        <w:trPr>
          <w:cantSplit/>
          <w:trHeight w:val="276"/>
        </w:trPr>
        <w:tc>
          <w:tcPr>
            <w:tcW w:w="6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69BB" w:rsidRDefault="002C69BB" w:rsidP="005F65E9">
            <w:pPr>
              <w:jc w:val="center"/>
            </w:pPr>
            <w:r>
              <w:t>Наименование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69BB" w:rsidRDefault="002C69BB" w:rsidP="005F65E9">
            <w:pPr>
              <w:jc w:val="center"/>
            </w:pPr>
            <w:r>
              <w:t>ЦСР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69BB" w:rsidRDefault="002C69BB" w:rsidP="005F65E9">
            <w:pPr>
              <w:jc w:val="center"/>
            </w:pPr>
            <w:r>
              <w:t>ВР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69BB" w:rsidRDefault="002C69BB" w:rsidP="005F65E9">
            <w:pPr>
              <w:jc w:val="center"/>
            </w:pPr>
            <w:r>
              <w:t>2023 год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9BB" w:rsidRDefault="002C69BB" w:rsidP="005F65E9">
            <w:pPr>
              <w:jc w:val="center"/>
            </w:pPr>
            <w:r>
              <w:t>2024 год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9BB" w:rsidRDefault="002C69BB" w:rsidP="005F65E9">
            <w:pPr>
              <w:jc w:val="center"/>
            </w:pPr>
            <w:r>
              <w:t>2025 год</w:t>
            </w:r>
          </w:p>
        </w:tc>
      </w:tr>
      <w:tr w:rsidR="002C69BB" w:rsidTr="002C69BB">
        <w:trPr>
          <w:cantSplit/>
          <w:trHeight w:val="276"/>
        </w:trPr>
        <w:tc>
          <w:tcPr>
            <w:tcW w:w="6892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69BB" w:rsidRDefault="002C69BB" w:rsidP="005F65E9"/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69BB" w:rsidRDefault="002C69BB" w:rsidP="005F65E9"/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69BB" w:rsidRDefault="002C69BB" w:rsidP="005F65E9"/>
        </w:tc>
        <w:tc>
          <w:tcPr>
            <w:tcW w:w="176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69BB" w:rsidRDefault="002C69BB" w:rsidP="005F65E9"/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9BB" w:rsidRDefault="002C69BB" w:rsidP="005F65E9"/>
        </w:tc>
        <w:tc>
          <w:tcPr>
            <w:tcW w:w="176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9BB" w:rsidRDefault="002C69BB" w:rsidP="005F65E9"/>
        </w:tc>
      </w:tr>
    </w:tbl>
    <w:p w:rsidR="002C69BB" w:rsidRPr="002C69BB" w:rsidRDefault="002C69BB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92"/>
        <w:gridCol w:w="1597"/>
        <w:gridCol w:w="1017"/>
        <w:gridCol w:w="1760"/>
        <w:gridCol w:w="1760"/>
        <w:gridCol w:w="1760"/>
      </w:tblGrid>
      <w:tr w:rsidR="002C69BB" w:rsidTr="002C69BB">
        <w:trPr>
          <w:cantSplit/>
          <w:tblHeader/>
        </w:trPr>
        <w:tc>
          <w:tcPr>
            <w:tcW w:w="6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C69BB" w:rsidRDefault="002C69BB" w:rsidP="005F65E9">
            <w:pPr>
              <w:jc w:val="center"/>
            </w:pPr>
            <w:r>
              <w:t>1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9BB" w:rsidRDefault="002C69BB" w:rsidP="005F65E9">
            <w:pPr>
              <w:jc w:val="center"/>
            </w:pPr>
            <w:r>
              <w:t>2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C69BB" w:rsidRDefault="002C69BB" w:rsidP="005F65E9">
            <w:pPr>
              <w:jc w:val="center"/>
            </w:pPr>
            <w:r>
              <w:t>3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C69BB" w:rsidRDefault="002C69BB" w:rsidP="005F65E9">
            <w:pPr>
              <w:jc w:val="center"/>
            </w:pPr>
            <w:r>
              <w:t>4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C69BB" w:rsidRDefault="002C69BB" w:rsidP="005F65E9">
            <w:pPr>
              <w:jc w:val="center"/>
            </w:pPr>
            <w:r>
              <w:t>5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C69BB" w:rsidRDefault="002C69BB" w:rsidP="005F65E9">
            <w:pPr>
              <w:jc w:val="center"/>
            </w:pPr>
            <w:r>
              <w:t>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C69BB" w:rsidRDefault="002C69BB" w:rsidP="005F65E9">
            <w: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0100000000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1 511 625,0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919 016,9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915 428,2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«Система дополнительного образования в сфере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717 498,5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474 656,4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474 656,4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662 726,2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472 741,4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472 741,4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469 473,9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472 741,4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472 741,4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469 473,9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472 741,4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472 741,4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170 425,9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170 425,9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9 687,0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9 687,0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13 139,4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13 139,4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5 600,7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5 400,7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5 400,7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011027999У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011027999У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2 275,0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1 915,0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1 915,0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2 275,0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1 915,0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1 915,0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2 150,0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1 825,0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1 825,0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011A100000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46 797,6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011A155195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37 300,0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011A155195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37 300,0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Государственная поддержка отрасли культуры (в рамках достижения соответствующих задач федерального проекта) (модернизация региональных и муниципальных детских школ искусств по видам искусств)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011A1П5195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9 497,6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011A1П5195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9 497,6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«Система муниципальных учреждений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781 976,0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431 357,7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427 769,0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22 465,6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14 143,0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14 143,0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13 384,9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14 143,0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14 143,0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13 384,9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14 143,0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14 143,0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8 431,9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8 431,9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648,8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648,8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223 271,9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123 954,9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123 954,9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135 576,9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123 954,9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123 954,9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135 576,9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123 954,9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123 954,9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0120272500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81 420,3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0120272500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81 420,3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01202S2500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6 274,7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01202S2500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6 274,7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54 688,5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32 972,0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32 972,0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0120305010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33 351,3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32 972,0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32 972,0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0120305010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33 351,3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32 972,0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32 972,0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0120372500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19 811,6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0120372500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19 811,6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01203S2500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1 525,6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01203S2500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1 525,6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397 180,1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256 482,5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256 602,5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0120405010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271 150,0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256 482,5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256 602,5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0120405010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271 150,0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256 482,5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256 602,5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0120472500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117 009,0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0120472500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117 009,0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01204S2500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9 021,1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01204S2500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9 021,1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53 622,0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44 092,0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44 092,0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0120574020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9 100,0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0120574020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9 100,0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012057999У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430,0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012057999У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430,0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96,6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96,6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96,6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0120700000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01207L5191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01207L5191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6 654,0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01208L5170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6 654,0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01208L5170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6 654,0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«Развитие инициативного бюджетирования»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0120900000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5 100,0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инициативных проектов за счет субсидий из областного бюджета («Ремонт кровли здания Дома культуры п. Вольновка»)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0120972102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0120972102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инициативных проектов за счет субсидий из областного бюджета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0120972103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0120972103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инициативных проектов за счет субсидий из областного бюджета («Ремонт внутренних помещений и оснащение зрительного зала Дома культуры д. Юрловка»)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0120972104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0120972104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Реализация инициативных проектов за счет средств местного бюджета, за исключением инициативных платежей («Ремонт кровли здания Дома культуры п. Вольновка»)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01209S2112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01209S2112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инициативных проектов за счет средств местного бюджета, за исключением инициативных платежей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01209S2113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01209S2113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инициативных проектов за счет средств местного бюджета, за исключением инициативных платежей («Ремонт внутренних помещений и оснащение зрительного зала Дома культуры д. Юрловка»)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01209S2114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01209S2114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инициативных проектов за счет средств местного бюджета в части инициативных платежей граждан («Ремонт кровли здания Дома культуры п. Вольновка»)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01209S2122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01209S2122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инициативных проектов за счет средств местного бюджета в части инициативных платежей граждан («Ремонт и оснащение нежилого помещения для организации досуговой деятельности в р.п. Красный Октябрь»)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01209S2123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01209S2123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инициативных проектов за счет средств местного бюджета в части инициативных платежей граждан («Ремонт внутренних помещений и оснащение зрительного зала Дома культуры д. Юрловка»)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01209S2124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01209S2124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012A100000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15 234,1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Создание модельных муниципальных библиотек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012A154540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012A154540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Техническое оснащение региональных и муниципальных музеев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012A155900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3 542,3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012A155900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3 542,3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Создание модельных муниципальных библиотек за счет средств бюджета города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012A1П4540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6 691,8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012A1П4540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6 691,8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012A200000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012A255194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012A255194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7 650,4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13 002,8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13 002,8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7 650,4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13 002,8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13 002,8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7 650,4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13 002,8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13 002,8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756,0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760,0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760,0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6 754,4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12 102,8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12 102,8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Подпрограмма «Сохранение культурно – исторического облика города»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4 500,1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«Реализация мероприятий по сохранению культурно – исторического облика города»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0140100000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4 500,1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 (за счет средств дотации) (здание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0140178221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4 500,1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0140178221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4 500,1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405 372,3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420 068,4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427 594,7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«Материальная поддержка отдельных категорий граждан»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23 201,8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17 316,5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17 316,5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23 201,8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17 316,5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17 316,5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23 201,8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17 316,5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17 316,5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286,0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22 794,1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17 030,5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17 030,5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11 428,0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12 025,4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12 025,4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11 428,0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12 025,4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12 025,4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11 428,0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12 025,4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12 025,4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78,4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78,4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78,4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1 697,7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2 251,0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2 251,0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9 651,9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9 696,0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9 696,0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«Реализация мероприятий социального характера»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19 716,1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12 253,6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12 253,6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19 716,1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12 253,6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12 253,6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19 716,1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12 253,6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12 253,6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19 716,1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12 253,6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12 253,6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172 873,7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199 275,0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199 275,0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58 663,2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69 032,9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69 032,9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58 663,2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69 032,9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69 032,9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851,5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1 020,2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1 020,2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57 811,7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68 012,7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68 012,7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69 017,9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77 237,3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77 237,3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69 017,9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77 237,3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77 237,3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873,7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1 141,5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1 141,5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68 144,2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76 095,8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76 095,8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35 147,0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40 862,0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40 862,0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35 147,0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40 862,0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40 862,0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416,2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603,8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603,8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34 730,8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40 258,2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40 258,2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8 936,7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10 461,9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10 461,9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8 936,7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10 461,9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10 461,9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216,7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181,9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181,9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8 720,0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10 280,0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10 280,0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550,3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1 664,7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1 664,7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550,3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1 664,7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1 664,7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44,7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44,7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1 620,0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1 620,0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552,9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552,9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552,9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171 117,8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179 197,9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186 724,2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«Предоставление адресной финансовой помощи»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0250100000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171 117,8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179 197,9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186 724,2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0250177110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171 117,8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179 197,9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186 724,2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0250177110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2 579,6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2 688,0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2 800,8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0250177110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168 538,2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176 509,9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183 923,4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0260000000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7 034,9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0260100000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7 034,9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по обеспечению жильем молодых семей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02601L4970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7 034,9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02601L4970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7 034,9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224 311,1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262 860,6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262 860,6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«Управление муниципальным долгом»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200 624,8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242 000,0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212,1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644,4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657,6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Процентные платежи по муниципальному долгу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0310100070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212,1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644,4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657,6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Обслуживание государственного (муниципального) долга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0310100070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700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212,1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644,4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657,6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200 412,7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241 355,6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241 342,4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Процентные платежи по муниципальному долгу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0310200070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200 412,7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241 355,6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241 342,4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Обслуживание государственного (муниципального) долга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0310200070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700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200 412,7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241 355,6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241 342,4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«Автоматизация систем управления бюджетным процессом»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23 686,3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20 860,6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20 860,6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489,9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347,1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347,1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489,9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347,1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347,1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489,9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347,1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347,1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«Сопровождение систем и техническая поддержка ПО»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0320200000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7 692,9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7 407,9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7 407,9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032020М000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7 692,9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7 407,9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7 407,9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032020М000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7 692,9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7 407,9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7 407,9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«Поддержание технической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204,0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204,0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204,0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0320400000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13 674,8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11 520,0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11 520,0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13 674,8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11 520,0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11 520,0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13 674,8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11 520,0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11 520,0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0320500000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1 701,8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1 381,6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1 381,6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1 701,8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1 381,6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1 381,6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1 701,8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1 381,6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1 381,6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7 187 598,3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7 123 396,1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6 187 101,7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«Совершенствование и развитие сети автомобильных дорог»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3 485 547,7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3 033 058,9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2 394 408,4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1 902 749,7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1 606 084,3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1 588 168,2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0410205Д10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1 159 479,5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1 500 867,7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1 500 867,7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0410205Д10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1 159 479,5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1 500 867,7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1 500 867,7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мероприятий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041020Д000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315 684,7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105 216,6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87 300,5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041020Д000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280 745,3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76 877,2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73 394,2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041020Д000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34 939,4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28 339,4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13 906,3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коммунальной (водоснабжение) и транспортной (автомобильной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0410278780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0410278780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0410278980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254 320,0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0410278980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1 029,2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0410278980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253 290,8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04102D7630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48 918,0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04102D7630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48 918,0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муниципального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04102S7630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3 682,0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04102S7630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3 682,0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04102ИД000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665,5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04102ИД000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665,5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«Обеспечение безопасности дорожного движения»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66 637,2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56 765,2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57 265,2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0410305Д10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4 336,9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0410305Д10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4 336,9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0410307Д10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42 166,9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42 166,9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42 166,9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0410307Д10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42 166,9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42 166,9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42 166,9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мероприятий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041030Д000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20 133,4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14 598,3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15 098,3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041030Д000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20 133,4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14 598,3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15 098,3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«Строительство и реконструкция автомобильных дорог»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59 230,2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42 104,0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0410406Д00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59 230,2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42 104,0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0410406Д00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59 230,2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42 104,0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«Ремонт тротуаров»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118 875,5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мероприятий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041050Д000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98 875,5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041050Д000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98 875,5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по благоустройству территорий (1 этап)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0410578120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0410578120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04108D9910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84 630,0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04108D9910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84 630,0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04108S9910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6 370,0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04108S9910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6 370,0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«Обеспечение транспортной безопасности»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0411000000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2 675,0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2 675,0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мероприятий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041100Д000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2 675,0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2 675,0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041100Д000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2 675,0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2 675,0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0411700000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563,5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041170М000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563,5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041170М000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563,5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041F100000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337 707,1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041F150210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267 707,1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041F150210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267 707,1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041F1U0290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041F1U0290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041R100000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908 784,5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1 125 430,4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746 300,0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041R153946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162 484,5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379 130,4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041R153946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162 484,5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379 130,4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(в рамках достижения соответствующих задач федерального проекта) за счет средств муниципального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041R1S7190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041R1S7190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041R1U7190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746 000,0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746 000,0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746 000,0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041R1U7190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251 398,4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345 458,5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285 000,0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041R1U7190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494 601,6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400 541,5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461 000,0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«Транспортное обслуживание населения»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3 702 050,6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4 090 337,2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3 792 693,3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341 757,4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327 992,2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327 992,2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339 254,7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327 151,1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327 151,1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219 811,8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216 217,0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216 217,0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117 119,5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107 932,1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107 932,1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2 323,4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3 002,0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1 641,1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841,1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841,1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1 641,1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841,1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841,1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861,6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861,6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34 803,4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Возмещение части затрат в связи с оказанием услуг по перевозке пассажиров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0420207050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14 803,4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0420207050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14 803,4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0420279210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0420279210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340 909,4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188 806,3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179 924,1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Финансовое обеспечение затрат на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0420407160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52 032,0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0420407160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52 032,0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Обновление наземного общественного пассажирского транспорта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0420478170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284 853,4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188 806,3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179 924,1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0420478170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284 853,4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188 806,3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179 924,1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04204К6000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4 024,0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04204К6000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4 024,0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298 298,5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0420507230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46 266,5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0420507230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46 266,5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0420578910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252 032,0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0420578910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252 032,0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745 103,3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1 192 433,0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1 450 549,3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0420607210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65 640,0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72 000,0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0420607210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65 640,0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72 000,0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0420679340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679 463,3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1 120 433,0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1 378 549,3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0420679340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679 463,3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1 120 433,0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1 378 549,3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042R700000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1 941 178,6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2 261 105,7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1 714 227,7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042R754013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294 253,9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148 429,1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294 253,9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042R754013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294 253,9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148 429,1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294 253,9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042R754014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788 006,8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1 775 236,0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1 419 973,8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042R754014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788 006,8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1 775 236,0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1 419 973,8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042R754015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144 617,4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337 440,6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042R754015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144 617,4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337 440,6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мероприятия по обновлению общественного транспорта за счет средств резервного фонда Правительства Российской Федерации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042R756210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714 300,4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042R756210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714 300,4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535 030,3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481 989,7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490 596,6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390 416,7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366 989,7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375 596,6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239 989,1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247 844,0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248 361,0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120 922,5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146 956,6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147 473,6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120 922,5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146 956,6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147 473,6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23 383,1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23 383,1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85 256,0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100 887,4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100 887,4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69 792,3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87 766,0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87 766,0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15 463,7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13 121,4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13 121,4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0510178980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3 798,8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0510178980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2 281,6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0510178980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1 517,2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6 628,7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5 275,8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1 352,9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 xml:space="preserve">Основное мероприятие «Содержание муниципальных кладбищ»  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59 416,2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54 412,8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54 412,8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53 342,3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51 312,8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51 312,8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43 813,8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42 203,0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42 203,0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9 441,4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9 024,0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9 024,0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85,8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0510207010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5 506,2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0510207010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5 506,2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0510207020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567,0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0510207020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567,0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05102К5030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05102К5030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85 490,1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59 767,1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59 876,8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05103040А0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3 647,2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05103040А0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1 085,6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05103040А0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2 561,6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0510306000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0510306000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Ликвидация несанкционированного складирования отходов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0510308140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16 751,8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17 183,1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17 183,1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0510308140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16 751,8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17 183,1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17 183,1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5 864,4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5 628,1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5 628,1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5 864,4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5 628,1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5 628,1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природоохранных мероприятий за счет экологических платежей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051030Э000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14 933,2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14 830,9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14 940,6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051030Э000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14 933,2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14 830,9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14 940,6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0510377130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44 226,4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22 125,0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22 125,0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0510377130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44 226,4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22 125,0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22 125,0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2 122,4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4 965,8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12 946,0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2 122,4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4 965,8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12 946,0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2 122,4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4 965,8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12 946,0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Основное мероприятие «Развитие инициативного бюджетирования»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3 398,9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инициативного проекта за счет средств местного бюджета, за исключением инициативных платежей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05108Б0110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3 055,6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05108Б0110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3 055,6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инициативного проекта за счет средств местного бюджета в части инициативных платежей граждан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05108Б0120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05108Б0120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«Содержание, ремонт и развитие инженерных сетей»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144 613,6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«Наружное освещение улиц городского округа»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144 613,6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0520106000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2 060,9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0520106000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2 060,9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0520107150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142 083,3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0520107150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142 083,3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378 398,1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116 824,6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116 824,6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103 504,3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115 404,6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115 404,6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44 517,8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519,6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519,6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0610178980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43 998,2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0610178980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43 998,2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061F200000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58 986,5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115 404,6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115 404,6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061F2П5550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58 986,5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115 404,6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115 404,6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061F2П5550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58 986,5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115 404,6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115 404,6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274 893,8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1 420,0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062F200000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274 386,8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1 420,0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062F255550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178 000,0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062F255550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062F255550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98 000,0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062F2П5550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95 844,3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1 420,0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062F2П5550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86 773,3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062F2П5550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9 071,0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1 420,0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062F2П6000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542,5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062F2П6000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542,5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571 685,1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486 108,2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287 336,9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«Развитие жилищного хозяйства»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98 970,2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178 156,4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73 625,2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76 444,2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79 331,6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73 625,2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0710108030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40 024,2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36 408,9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35 592,1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0710108030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40 024,2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36 408,9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35 592,1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0710108040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29 784,2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37 407,7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32 533,1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0710108040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29 784,2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37 407,7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32 533,1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0710108050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4 084,7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5 125,0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5 125,0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0710108050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4 084,7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5 125,0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5 125,0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0710108180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270,0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255,0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0710108180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270,0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255,0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07101И0000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2 337,1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07101И0000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2 337,1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22 526,0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98 824,8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071020М000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22 526,0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98 824,8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071020М000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22 526,0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98 824,8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«Развитие коммунального хозяйства»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268 996,4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274 992,4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183 711,7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 восстановлению сетей электроснабжения, организация  водоотведения»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22 409,0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10 234,0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10 234,0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22 409,0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10 234,0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10 234,0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22 409,0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10 234,0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10 234,0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0720700000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233 136,0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183 316,9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173 477,7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0720705010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41 174,3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33 924,8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35 085,6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0720705010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41 174,3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33 924,8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35 085,6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0720705030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123 678,0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119 140,1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119 140,1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0720705030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40 841,0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35 828,5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35 828,5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0720705030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82 592,1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83 071,6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83 071,6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0720705030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0720705030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0720706000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29 295,5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0720706000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29 295,5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0720707030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5 501,9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4 016,8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4 016,8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0720707030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5 501,9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4 016,8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4 016,8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33 486,3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26 235,2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15 235,2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33 486,3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26 235,2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15 235,2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 xml:space="preserve">Основное мероприятие «Выявление и оформление бесхозяйных объектов </w:t>
            </w:r>
            <w:r>
              <w:br/>
              <w:t xml:space="preserve">электро-, газо-, водоснабжения и водоотведения коммунальной </w:t>
            </w:r>
            <w:r>
              <w:br/>
              <w:t>(инженерной)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566,5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566,5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566,5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«Развитие инициативного бюджетирования»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0720900000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1 760,9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инициативных проектов за счет субсидий из областного бюджета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0720972101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1 465,4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0720972101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1 465,4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Реализация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07209S2111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07209S2111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Дополнительные расходы на реализацию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07209S211А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07209S211А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инициативных проектов за счет средств местного бюджета в части инициативных платежей граждан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07209S2121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07209S2121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072F500000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11 097,9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81 426,5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072F552430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11 040,4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81 426,5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072F552430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11 040,4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81 426,5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Строительство и реконструкция (модернизация) объектов питьевого водоснабжения за счет средств бюджета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072F5П2430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072F5П2430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146 211,7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2 959,4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146 211,7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2 959,4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0730106000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5 216,5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0730106000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5 216,5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11 880,4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2 959,4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11 880,4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2 959,4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коммунальной (водоснабжение) и транспортной (автомобильной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0730178780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0730178780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0730179410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27 593,4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0730179410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27 593,4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07301S9410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21 521,4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07301S9410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21 521,4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 «Снос аварийного жилищного фонда»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44 552,7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0740100000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44 552,7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44 552,7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44 552,7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«Снос объектов муниципального жилого и нежилого фонда»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12 954,1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0750100000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12 954,1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075010М000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12 954,1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075010М000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9 207,7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075010М000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3 746,4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0800000000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3 150,7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2 519,9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2 519,9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0810000000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3 104,7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2 473,9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2 473,9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0810100000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3 104,7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2 473,9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2 473,9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081010М000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3 104,7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2 473,9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2 473,9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081010М000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3 104,7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2 473,9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2 473,9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0820000000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0820300000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082030М000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082030М000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0900000000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27 584,0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24 347,3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4 755,3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0910000000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717,6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1 822,8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1 822,8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0910100000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577,8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1 822,8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1 822,8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091010М000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577,8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1 822,8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1 822,8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091010М000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577,8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1 822,8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1 822,8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0910200000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091020М000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091020М000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0920000000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21 716,4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22 524,5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2 932,5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0920100000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21 716,4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22 524,5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2 932,5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0920105030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19 592,0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0920105030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19 592,0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092010М000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21 716,4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2 932,5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2 932,5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092010М000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9 987,4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2 932,5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2 932,5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092010М000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11 729,0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Сохранение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0930000000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5 150,0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«Проведение работ по сохранению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0930100000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5 150,0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093010М000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5 150,0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093010М000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5 150,0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Pr="00F75D3D" w:rsidRDefault="002C69BB" w:rsidP="00F75D3D">
            <w:pPr>
              <w:jc w:val="right"/>
              <w:rPr>
                <w:lang w:val="en-US"/>
              </w:rPr>
            </w:pPr>
            <w:r>
              <w:t>15 686 582,</w:t>
            </w:r>
            <w:r w:rsidR="00F75D3D">
              <w:rPr>
                <w:lang w:val="en-US"/>
              </w:rPr>
              <w:t>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12 222 298,1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11 416 535,6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«Развитие системы дошкольного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4 789 872,0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4 107 450,0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4 103 238,3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4 414 571,5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3 769 949,9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3 769 538,2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1 664 265,3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1 462 206,4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1 461 794,7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1 664 265,3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1 462 206,4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1 461 794,7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1010176700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2 708 597,9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2 307 743,5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2 307 743,5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1010176700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2 708 597,9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2 307 743,5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2 307 743,5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1010178110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6 613,3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1010178110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6 613,3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35 095,0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35 095,0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17 572,6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17 765,2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17 765,2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1010276900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17 572,6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17 765,2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17 765,2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1010276900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17 572,6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17 765,2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17 765,2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224 229,5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315 934,9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315 934,9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1010377900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224 229,5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315 934,9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315 934,9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1010377900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224 229,5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315 934,9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315 934,9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128 914,6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3 800,0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1010606000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1 466,3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1010606000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1 466,3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39 291,7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3 800,0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39 291,7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3 800,0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1010672Г00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78 000,0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1010672Г00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78 000,0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1010679994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4 285,0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1010679994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4 285,0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10106S2Г00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5 871,6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10106S2Г00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5 871,6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101P200000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4 120,0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101P2К6000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4 120,0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101P2К6000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4 120,0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749 075,8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592 238,6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592 235,8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670 778,9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491 888,6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491 885,8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524 882,2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479 131,1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479 128,3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524 882,2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479 131,1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479 128,3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14 228,5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12 757,5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12 757,5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12 227,2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10 137,1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10 137,1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1 995,3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2 613,2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2 613,2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96 468,9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2 907,2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93 561,7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1020178110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1 219,5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1020178110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1 219,5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26 483,0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1 010,8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25 472,2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7 496,8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218,9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7 277,9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77 939,3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27 689,3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27 689,3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Укрепление и модернизация материально-технической базы организации отдыха детей, расположенных на территории муниципальных образований области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1020378890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1020378890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1020379994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1020379994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«Развитие системы общего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8 295 211,3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6 697 079,3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6 674 171,5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6 387 643,1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5 941 813,5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5 941 195,2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808 509,0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856 338,6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855 720,3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808 509,0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856 338,6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855 720,3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1 413,0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490,6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490,6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1 412,9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490,6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490,6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1030177000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5 193 391,9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4 802 177,5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4 802 177,5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1030177000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37 463,6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34 033,6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34 033,6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1030177000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891,1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891,1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891,1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1030177000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5 155 037,2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4 767 252,8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4 767 252,8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98 416,0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98 066,0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10301R3030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285 913,2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282 806,8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282 806,8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10301R3030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3 699,5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3 973,0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3 973,0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10301R3030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282 213,7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278 833,8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278 833,8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694 614,0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592 517,9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586 833,3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1030205040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122 340,3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1030205040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122 340,3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1030205050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6 168,5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1030205050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1030205050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6 165,5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1030205060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4 937,9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1030205060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4 937,9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1030207080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10 593,6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30 687,3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30 687,3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1030207080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61,2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61,2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1030207080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10 550,6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30 626,1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30 626,1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1030277200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107 092,2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113 023,0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113 023,0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1030277200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70,5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102,0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1030277200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107 021,7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112 921,0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112 921,0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10302L3040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443 481,5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448 807,6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443 123,0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10302L3040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443 481,5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448 807,6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443 123,0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35 212,7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29 076,1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29 076,1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1030307090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35 212,7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29 076,1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29 076,1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1030307090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35 212,7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29 076,1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29 076,1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1 447,2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1030476900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1 447,2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1030476900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1 447,2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1 025 749,1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78 933,1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78 933,1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147 313,0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146 263,0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1030672820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76 000,0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1030672820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76 000,0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1030672Г00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1030672Г00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1030672Г05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1030672Г05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Устройство «спортивного ядра» на территории образовательного учреждения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1030678830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1030678830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1030678950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86 000,0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1030678950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86 000,0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1030679890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1030679890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280 600,0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1030679890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29 400,0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3 388,0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3 388,0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Реализация мероприятий по модернизации школьных систем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10306L7500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236 155,4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10306L7500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208 060,6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10306L7500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28 094,8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10306S2Г00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2 408,9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10306S2Г00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2 408,9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10306S2Г05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1 693,5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10306S2Г05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1 693,5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10306W7500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19 357,2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10306W7500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19 357,2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1030700000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1 058,3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1 787,8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1 787,8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1030877160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1 040,6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1 770,1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1 770,1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1030877160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1 040,6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1 770,1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1 770,1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1030877300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1030877300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1030900000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6 936,5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103090М000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6 936,5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103090М000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103090М000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6 861,1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«Развитие инициативного бюджетирования»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1031000000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2 108,7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Реализация инициативного проекта за счет средств местного бюджета, за исключением инициативных платежей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10310Б0210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1 478,5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10310Б0210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1 478,5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инициативного проекта за счет средств местного бюджета в части инициативных платежей граждан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10310Б0220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10310Б0220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инициативного проекта за счет средств местного бюджета, за исключением инициативных платежей 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10310Б0310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552,0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10310Б0310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552,0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инициативного проекта за счет средств местного бюджета в части инициативных платежей граждан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10310Б0320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10310Б0320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65 471,8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52 342,2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40 292,2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Оснащение (обновление материально-технической базы) оборудованием, средствами обучения и воспитания образовательных организаций, в том числе осуществляющих образовательную деятельность по адаптивным основным общеобразовательным программам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103E151720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11 752,4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23 592,9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103E151720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11 752,4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23 592,9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 на оплату труда с начислениями)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103E1U1131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560,0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560,0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103E1U1131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560,0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560,0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103E1U1137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3 674,5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3 102,9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3 102,9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103E1U1137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3 674,5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3 102,9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3 102,9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103E1U1291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1 014,5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4 400,3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5 600,0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103E1U1291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1 014,5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4 400,3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5 600,0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103E1U1297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13 838,1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20 686,1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31 029,3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103E1U1297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13 838,1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20 686,1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31 029,3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103E1П1000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34 988,3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103E1П1000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34 988,3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1 817,9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103E250980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1 817,9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103E250980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1 817,9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103E251710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103E251710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5 764,6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3 027,6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Обновление материально-технической базы образовательных организаций для внедрения цифровой  образовательной среды и развития цифровых навыков обучающихся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103E452130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2 737,0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103E452130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2 737,0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103E4U1330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3 027,6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3 027,6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103E4U1330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103E4U1330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2 975,0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3 002,0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103EВ00000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71 129,0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70 512,1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70 512,1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103EВ51790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71 129,0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70 512,1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70 512,1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103EВ51790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280,1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103EВ51790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70 848,9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70 232,0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70 232,0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1 806 392,6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778 640,2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104E100000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1 806 392,6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778 640,2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104E106000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1 497,1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104E106000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1 497,1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104E153050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784 965,2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200 000,3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104E153050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784 965,2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200 000,3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Создание новых мест в общеобразовательных организациях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104E155200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355 618,1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556 404,8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104E155200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355 618,1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556 404,8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Создание новых мест в общеобразовательных организациях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104E155201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22 328,7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104E155201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22 328,7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104E1U3050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231 700,0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104E1U3050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231 700,0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104E1U5200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104E1U5200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104E1Л5201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180 659,0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104E1Л5201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180 659,0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104E1П3050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75 078,1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22 235,1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104E1П3050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75 078,1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22 235,1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104E1П5200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33 546,4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104E1П5200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33 546,4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46 030,6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46 890,0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46 890,0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1050100000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7 139,9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14 652,5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14 652,5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1050105030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7 139,9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14 652,5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14 652,5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1050105030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5 843,0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10 287,4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10 287,4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1050105030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1 296,0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4 296,3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4 296,3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1050105030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68,8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68,8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1050200000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37 357,4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31 237,5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31 237,5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1050205030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37 357,4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31 237,5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31 237,5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1050205030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31 549,3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26 723,2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26 723,2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1050205030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4 099,0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4 498,8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4 498,8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1050205030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1 694,8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1050205030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1050300000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105030М000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105030М000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105030М000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1050400000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533,3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105040М000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533,3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105040М000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533,3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1100000000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155 905,7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111 900,0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1120000000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1120100000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112010М000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112010М000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1130000000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149 116,7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1130100000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149 116,7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1130107150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149 116,7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1130107150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149 116,7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1140000000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4 889,0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1140100000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4 889,0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1140106000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3 666,3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1140106000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3 666,3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114010М000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1 222,7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114010М000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1 222,7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645 727,0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386 301,7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386 301,7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134 429,1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123 723,0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123 723,0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382,1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340,3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382,1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340,3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382,1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340,3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«Организация и проведение физкультурных мероприятий»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4 542,7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4 390,0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4 390,0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4 542,7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4 390,0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4 390,0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4 542,7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4 390,0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4 390,0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1210305010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1210305010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120 578,9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116 536,2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116 536,2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1210405010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119 135,1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115 392,9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115 392,9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1210405010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119 135,1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115 392,9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115 392,9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121040501К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121040501К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1 403,8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943,3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943,3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1 403,8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943,3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943,3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8 802,6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2 067,6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2 067,6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1210505010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8 802,6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2 067,6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2 067,6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1210505010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8 802,6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2 067,6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2 067,6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Основное мероприятие «Обеспечение участия сборных команд муниципального образования в официальных физкультурных мероприятиях  различного уровня»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388,9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388,9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1210605010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164,4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1210605010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164,4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121060501К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224,5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224,5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121060501К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224,5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224,5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289 779,8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262 578,7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262 578,7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93 392,8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84 679,9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84 679,9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8 712,9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7 926,5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786,4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3 715,6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2 770,6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2 770,6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3 715,6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2 770,6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2 770,6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3 715,6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2 770,6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2 770,6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590,0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663,4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663,4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590,0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663,4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663,4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423,4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423,4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«Именная выплата главы муниципального образования «Город Саратов» обучающимся муниципальных учреждений дополнительного образования (спортивных школ и спортивных школ олимпийского резерва), занявшим призовые места на официальных международных спортивных соревнованиях»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191 841,4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257 904,7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257 904,7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1220605010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167 529,6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229 511,7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229 511,7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1220605010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167 529,6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229 511,7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229 511,7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122060501К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190,6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122060501К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190,6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1220605030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21 209,6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28 202,4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28 202,4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1220605030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19 324,1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26 052,0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26 052,0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1220605030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1 885,5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2 150,4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2 150,4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1220672500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2 812,4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1220672500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553,5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1220672500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2 258,9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12206S2500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12206S2500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12206S2500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233,6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221 518,1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8 899,0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8 899,0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8 899,0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33 638,7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4 950,0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4 950,0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12302L4260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28 688,7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12302L4260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28 688,7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156 877,6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1230306000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156 877,6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1230306000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156 877,6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9 255,0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8 705,0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8 705,0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1230479907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1230479907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«Развитие инфраструктуры физической культуры и спорта»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9 197,8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4 597,8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4 597,8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1230578970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4 600,0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1230578970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4 600,0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3 650,0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3 650,0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3 650,0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3 467,7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3 231,6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3 214,0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«Специальная оценка условий труда»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821,7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740,4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705,8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821,7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740,4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705,8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1310105030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0,8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1310105030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0,8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667,6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705,0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667,6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705,0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246,6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246,6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277,0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72,8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277,0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72,8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189,8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173,8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173,8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«Организация прохождения медицинских осмотров»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1 121,1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1 402,4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1 349,4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1 121,1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1 402,4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1 349,4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1330105030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355,4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1330105030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355,4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783,0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1 048,0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994,0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783,0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1 048,0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994,0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979,4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825,2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1340100000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979,4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825,2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1340105030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656,2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514,2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514,2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1340105030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656,2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514,2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514,2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1340105Д30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1340105Д30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311,0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311,0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«Обеспечение выполнения требований охраны труда»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87,0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«Проведение семинаров»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1350100000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135010М000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135010М000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«Проведение смотров-конкурсов»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1350200000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135020М000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135020М000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1400000000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10 068,2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7 833,8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7 833,8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1410000000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5 785,9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1410100000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5 785,9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1410105030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3 991,3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1410105030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3 991,3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141010М000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1 794,6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141010М000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1 794,6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1420000000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732,0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1420100000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732,0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142010М000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732,0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142010М000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732,0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1430000000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3 550,3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6 601,8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6 601,8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1430100000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3 550,3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6 601,8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6 601,8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143010М000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3 550,3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6 601,8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6 601,8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143010М000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97,5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143010М000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3 504,3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6 504,3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6 504,3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1500000000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2 970,9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2 450,2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2 450,2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1510000000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450,2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1510100000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151010М000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151010М000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1510600000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150,2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151060М000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150,2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151060М000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150,2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1520000000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2 628,5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1520300000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2 628,5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1520307110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2 628,5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1520307110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2 628,5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Ведомственные целевые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6 658 195,1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739 777,3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328 644,1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16 408,7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202000М000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16 408,7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202000М000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16 408,7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14 956,7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14 957,3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14 957,3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203000М000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14 956,7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14 957,3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14 957,3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203000М000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14 956,7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14 957,3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14 957,3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204000М000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204000М000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4 699,9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6 500,0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205000М000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4 699,9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6 500,0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205000М000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4 699,9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6 500,0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2060000000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1 564,0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206000М000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1 564,0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206000М000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1 564,0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2070000000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98 075,7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92 115,2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92 115,2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2070005030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95 256,2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89 916,2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89 916,2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2070005030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75 163,9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78 050,1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78 050,1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2070005030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19 823,3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11 516,7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11 516,7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2070005030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349,4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349,4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2070008160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2070008160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2070008240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2070008240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207000М000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834,5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199,0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199,0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207000М000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834,5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199,0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199,0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Ведомственная целевая программа «Развитие педагогического потенциала»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2080000000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1 436,0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1 036,0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208000М000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1 436,0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1 036,0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208000М000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306,0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208000М000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406,0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208000М000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1 024,0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324,0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20A0000000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24 400,9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102 895,5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20A000М000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7 497,5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20A000М000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7 497,5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Проведение комплексных кадастровых работ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20A00L5110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16 824,9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99 895,5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20A00L5110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16 824,9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99 895,5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20A00L5990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20A00L5990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20Б0000000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2 894,0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20Б000М000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2 894,0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20Б000М000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2 894,0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20В0000000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6 168,6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6 146,7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6 040,1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20В000М000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6 168,6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6 040,1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6 040,1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20В000М000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6 168,6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6 040,1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6 040,1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20В00L2990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20В00L2990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20Г0000000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474 357,5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20ГF300000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474 357,5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20ГF367483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464 520,7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20ГF367483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407 695,1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20ГF367483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56 825,6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20ГF367484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9 836,8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20ГF367484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8 337,1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20ГF367484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1 499,7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20Д0000000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20Д000М000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20Д000М000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Ведомственная целевая программа «Развитие туризма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20И0000000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20И000М000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20И000М000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20Л0000000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69 484,6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20Л0006000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13 566,0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20Л0006000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13 566,0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20Л0007060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55 914,9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20Л0007060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55 914,9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20Л000М000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20Л000М000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Ведомственная целевая программа «Переселение граждан из аварийного жилищного фонда в 2022-2026 годах»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20П0000000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5 814 405,5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510 922,0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20ПF300000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5 814 405,5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510 922,0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20ПF367483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3 957 377,5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20ПF367483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3 668 830,9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20ПF367483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288 546,6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20ПF367484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1 388 862,0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460 922,0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20ПF367484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1 021 084,2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460 922,0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20ПF367484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367 777,8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Приобретение дополнительных метров, строительство для реализации мероприятий по переселению граждан города Саратова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20ПF3П6020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413 048,6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20ПF3П6020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413 048,6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20ПF3П8430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55 117,4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20ПF3П8430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21 753,0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20ПF3П8430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33 364,4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Ведомственная целевая программа «Изъятие земельных участков и расположенных на них объектов недвижимости путем выплаты возмещения, а также приобретение жилых помещений в целях переселения граждан из жилых помещений, расположенных в объектах подлежащих изъятию»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20Ч0000000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124 343,1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20Ч0006000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7 309,7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20Ч0006000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7 309,7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20Ч000М000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37 033,4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20Ч000М000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37 033,4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20Ч0079350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20Ч0079350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Выполнение функций органами местного самоуправления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2 044 128,9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2 016 599,1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2 016 603,0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деятельности представительного органа власти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159 259,8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154 988,8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154 988,8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депутатов Саратовской городской Думы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3010001020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17 495,5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18 857,0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18 857,0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3010001020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17 495,5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18 857,0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18 857,0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функций центрального аппарата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3010002020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141 764,3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136 131,8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136 131,8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3010002020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125 252,7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114 164,8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114 164,8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3010002020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16 482,7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21 897,0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21 897,0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3010002020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55 177,2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58 554,2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58 554,2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3020001030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9 203,8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10 780,8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10 780,8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3020001030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9 203,8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10 780,8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10 780,8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функций центрального аппарата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3020002020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45 973,4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47 773,4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47 773,4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3020002020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43 065,2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45 665,2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45 665,2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3020002020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2 908,2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2 108,2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2 108,2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деятельности органов исполнительной власти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1 115 223,2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1 106 723,2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1 106 723,2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3040002010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7 751,0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8 512,3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8 512,3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3040002010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7 750,9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8 512,3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8 512,3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3040002010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функций центрального аппарата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1 036 852,5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1 027 229,9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1 027 229,9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971 923,4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963 486,5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963 486,5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61 082,7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60 063,1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60 063,1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3 639,9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3 680,3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3 680,3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3040004010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6 294,4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7 417,9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7 417,9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3040004010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6 294,4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7 417,9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7 417,9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3040004020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3 779,4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2 878,6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2 878,6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3040004020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3 277,6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2 878,6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2 878,6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3040004020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3040004030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179,0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179,0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3040004030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179,0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179,0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3040004090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5 573,8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5 533,4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5 533,4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3040004090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5 573,8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5 533,4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5 533,4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3040076500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2 819,1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2 819,1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2 819,1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3040076500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2 396,0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2 396,0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2 396,0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3040076500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423,1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423,1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423,1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3040076510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3 288,9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3 288,9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3 288,9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3040076510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2 824,8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2 824,8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2 824,8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3040076510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464,1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464,1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Осуществление органами местного самоуправления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3040076600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12 216,0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12 216,0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12 216,0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3040076600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11 639,3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10 463,6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10 463,6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3040076600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576,7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1 752,4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1 752,4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3040077150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5 638,2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5 638,2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5 638,2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3040077150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5 318,2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5 438,2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5 438,2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3040077150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3040077Б00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31 009,9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31 009,9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31 009,9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3040077Б00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25 992,8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22 837,7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22 837,7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3040077Б00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5 017,1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8 172,2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8 172,2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функций территориальных органов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714 468,7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696 332,9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696 336,8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функций центрального аппарата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662 302,6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642 765,4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642 622,9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632 922,1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612 446,4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612 303,9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28 581,7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30 209,0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30 209,0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465,3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3050004050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1 134,8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1 933,0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3050004050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850,7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1 764,4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1 790,4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3050004050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142,6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142,6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3050004070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1 893,0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3 138,1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3 254,6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3050004070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1 804,8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3 057,6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3 153,0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3050004070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80,5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101,6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3050051200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3050051200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3050077120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37 117,9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37 117,9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37 117,9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3050077120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31 306,8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29 191,6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29 191,6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3050077120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5 811,1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7 926,3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7 926,3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3050077130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683,6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3050077130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683,6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3050077800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10 468,5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10 468,5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10 468,5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3050077800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7 563,7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7 302,8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7 302,8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3050077800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2 904,8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3 165,7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3 165,7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3050077И00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805,1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585,3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585,3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3050077И00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805,1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585,3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585,3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Непрограммные мероприятия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1 638 371,3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1 085 395,5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1 202 922,1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Резервные фонды местных администраций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3110000100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3110000100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24 664,8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3110000100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2 101,7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1 081,8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3110000100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6 233,4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148 918,2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416 633,1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384 930,7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384 982,5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3120005020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376 639,4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350 749,5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350 752,6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3120005020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339 774,4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317 237,5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317 237,5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3120005020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36 687,8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33 451,8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33 451,8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3120005020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3120005020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63,3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3120005030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32 076,2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26 956,6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27 005,3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3120005030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29 043,8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23 413,8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23 413,8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3120005030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2 899,8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3 542,8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3 591,5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3120005030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3120077300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7 917,5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7 224,6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7 224,6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3120077300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7 676,0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6 983,1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6 983,1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3120077300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241,5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241,5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Другие непрограммные мероприятия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1 188 738,2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550 464,8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667 939,6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Проведение выборов и референдумов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3130003000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2 961,8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3130003000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2 961,8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27 133,8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25 307,8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26 333,2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27 133,8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25 307,8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26 333,2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71 959,5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64 512,1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64 529,7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56 371,7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45 555,4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45 555,4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12 392,1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17 949,2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17 967,2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590,7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2 605,0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1 007,1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28 474,3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37 090,0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38 466,4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25 665,5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32 220,5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32 220,5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2 603,7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4 866,6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6 243,0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3130007120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125 546,9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3130007120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125 546,9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 xml:space="preserve">Финансовое обеспечение затрат по материально-техническому обеспечению муниципальных унитарных производственных предприятий </w:t>
            </w:r>
            <w:r>
              <w:br/>
              <w:t xml:space="preserve">муниципального образования «Город Саратов», осуществляющих деятельность в </w:t>
            </w:r>
            <w:r>
              <w:br/>
              <w:t>сфере водоснабжения и водоотведения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3130007250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3130007250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Договоры пожизненного содержания с иждивением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833,0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767,9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767,9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833,0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767,9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767,9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Мероприятия по обеспечению мобилизационной готовности экономики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2 315,4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1 220,0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1 294,0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2 315,4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1 220,0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1 294,0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3130008080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13 306,5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6 550,0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3130008080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13 306,5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6 550,0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Мероприятия в области строительства, архитектуры и градостроительства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35 302,9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5 591,6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29 711,3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2 500,0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2 500,0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3130008270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3130008270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3130008320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1 504,9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740,0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3130008320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1 504,9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740,0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3130008330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3 531,6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1 568,4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1 568,4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3130008330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3 531,6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1 568,4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1 568,4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Снос самовольных построек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3130008340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919,9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2 290,0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2 290,0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3130008340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919,9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2 290,0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2 290,0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Оформление бесхозяйных объектов коммунальной инфраструктуры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3130008370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3130008370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Средства, зарезервированные на реализацию инициативных проектов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3130008390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3130008390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Выплаты при расторжении трудового договора в связи с ликвидацией избирательной комиссии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431,1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431,1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Единовременная выплата в 2023 году гражданам, проживающим на территории муниципального образования «Город Саратов» и поступившим на военную службу по контракту Министерства обороны Российской Федерации (1 разряда) г. Саратова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3130008450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62 828,5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3130008450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928,5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3130008450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3130079130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223 156,4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3130079130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223 156,4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313007999Ж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123 331,6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313007999Ж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123 331,6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457 799,4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384 568,6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8 957,8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1 998,0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7 908,8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438 934,8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384 568,6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Погашение кредиторской задолженности прошлых лет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31300К0000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31300К0000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31300Ш0000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572,5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31300Ш0000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572,5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r>
              <w:t>ВСЕГО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r>
              <w:t> 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r>
              <w:t> 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37 690 171,8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26 412 919,0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24 171 423,0</w:t>
            </w:r>
          </w:p>
        </w:tc>
      </w:tr>
    </w:tbl>
    <w:p w:rsidR="00E2598B" w:rsidRPr="002C69BB" w:rsidRDefault="00E2598B" w:rsidP="002C69BB"/>
    <w:sectPr w:rsidR="00E2598B" w:rsidRPr="002C69BB" w:rsidSect="002C69BB">
      <w:headerReference w:type="even" r:id="rId7"/>
      <w:headerReference w:type="default" r:id="rId8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2440" w:rsidRDefault="00EC2440" w:rsidP="002C69BB">
      <w:r>
        <w:separator/>
      </w:r>
    </w:p>
  </w:endnote>
  <w:endnote w:type="continuationSeparator" w:id="1">
    <w:p w:rsidR="00EC2440" w:rsidRDefault="00EC2440" w:rsidP="002C6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2440" w:rsidRDefault="00EC2440" w:rsidP="002C69BB">
      <w:r>
        <w:separator/>
      </w:r>
    </w:p>
  </w:footnote>
  <w:footnote w:type="continuationSeparator" w:id="1">
    <w:p w:rsidR="00EC2440" w:rsidRDefault="00EC2440" w:rsidP="002C69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9BB" w:rsidRDefault="00EB151D" w:rsidP="00B14728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C69B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C69BB" w:rsidRDefault="002C69B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9BB" w:rsidRDefault="00EB151D" w:rsidP="00B14728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C69B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35AA9">
      <w:rPr>
        <w:rStyle w:val="a9"/>
        <w:noProof/>
      </w:rPr>
      <w:t>2</w:t>
    </w:r>
    <w:r>
      <w:rPr>
        <w:rStyle w:val="a9"/>
      </w:rPr>
      <w:fldChar w:fldCharType="end"/>
    </w:r>
  </w:p>
  <w:p w:rsidR="002C69BB" w:rsidRDefault="002C69B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2C69BB"/>
    <w:rsid w:val="000C362F"/>
    <w:rsid w:val="002C3F39"/>
    <w:rsid w:val="002C69BB"/>
    <w:rsid w:val="005D0B6E"/>
    <w:rsid w:val="006347D0"/>
    <w:rsid w:val="006808C6"/>
    <w:rsid w:val="006D6307"/>
    <w:rsid w:val="0094743C"/>
    <w:rsid w:val="00A24CAF"/>
    <w:rsid w:val="00A35AA9"/>
    <w:rsid w:val="00B912FD"/>
    <w:rsid w:val="00C959BB"/>
    <w:rsid w:val="00CC44FE"/>
    <w:rsid w:val="00E2598B"/>
    <w:rsid w:val="00EB151D"/>
    <w:rsid w:val="00EC2440"/>
    <w:rsid w:val="00F6400A"/>
    <w:rsid w:val="00F75D3D"/>
    <w:rsid w:val="00F81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C69B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C69BB"/>
    <w:rPr>
      <w:color w:val="800080"/>
      <w:u w:val="single"/>
    </w:rPr>
  </w:style>
  <w:style w:type="paragraph" w:customStyle="1" w:styleId="xl63">
    <w:name w:val="xl63"/>
    <w:basedOn w:val="a"/>
    <w:rsid w:val="002C69BB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4">
    <w:name w:val="xl64"/>
    <w:basedOn w:val="a"/>
    <w:rsid w:val="002C69BB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5">
    <w:name w:val="xl65"/>
    <w:basedOn w:val="a"/>
    <w:rsid w:val="002C6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2C6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2C69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8">
    <w:name w:val="xl68"/>
    <w:basedOn w:val="a"/>
    <w:rsid w:val="002C69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2C6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2C69B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2C69B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2C69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2C69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2C69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2C69B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2C69B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2C69B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2C69B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2C69B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2C69BB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2C69BB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2C69BB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2C69B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2C69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2C69B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2C69B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2C69B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8">
    <w:name w:val="xl88"/>
    <w:basedOn w:val="a"/>
    <w:rsid w:val="002C69B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9">
    <w:name w:val="xl89"/>
    <w:basedOn w:val="a"/>
    <w:rsid w:val="002C69B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0">
    <w:name w:val="xl90"/>
    <w:basedOn w:val="a"/>
    <w:rsid w:val="002C69B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1">
    <w:name w:val="xl91"/>
    <w:basedOn w:val="a"/>
    <w:rsid w:val="002C69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2">
    <w:name w:val="xl92"/>
    <w:basedOn w:val="a"/>
    <w:rsid w:val="002C6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3">
    <w:name w:val="xl93"/>
    <w:basedOn w:val="a"/>
    <w:rsid w:val="002C69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4">
    <w:name w:val="xl94"/>
    <w:basedOn w:val="a"/>
    <w:rsid w:val="002C69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5">
    <w:name w:val="xl95"/>
    <w:basedOn w:val="a"/>
    <w:rsid w:val="002C69BB"/>
    <w:pPr>
      <w:spacing w:before="100" w:beforeAutospacing="1" w:after="100" w:afterAutospacing="1"/>
    </w:pPr>
    <w:rPr>
      <w:rFonts w:eastAsia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2C69BB"/>
    <w:pPr>
      <w:spacing w:before="100" w:beforeAutospacing="1" w:after="100" w:afterAutospacing="1"/>
      <w:jc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2C69BB"/>
    <w:pP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8">
    <w:name w:val="xl98"/>
    <w:basedOn w:val="a"/>
    <w:rsid w:val="002C69BB"/>
    <w:pP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C69B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69BB"/>
  </w:style>
  <w:style w:type="paragraph" w:styleId="a7">
    <w:name w:val="footer"/>
    <w:basedOn w:val="a"/>
    <w:link w:val="a8"/>
    <w:uiPriority w:val="99"/>
    <w:semiHidden/>
    <w:unhideWhenUsed/>
    <w:rsid w:val="002C69B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69BB"/>
  </w:style>
  <w:style w:type="character" w:styleId="a9">
    <w:name w:val="page number"/>
    <w:basedOn w:val="a0"/>
    <w:uiPriority w:val="99"/>
    <w:semiHidden/>
    <w:unhideWhenUsed/>
    <w:rsid w:val="002C69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nikEN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0</TotalTime>
  <Pages>83</Pages>
  <Words>23526</Words>
  <Characters>134102</Characters>
  <Application>Microsoft Office Word</Application>
  <DocSecurity>0</DocSecurity>
  <Lines>1117</Lines>
  <Paragraphs>314</Paragraphs>
  <ScaleCrop>false</ScaleCrop>
  <Company/>
  <LinksUpToDate>false</LinksUpToDate>
  <CharactersWithSpaces>157314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Самсонова Елена Эдуардовна</cp:lastModifiedBy>
  <cp:revision>2</cp:revision>
  <dcterms:created xsi:type="dcterms:W3CDTF">2023-12-26T10:45:00Z</dcterms:created>
  <dcterms:modified xsi:type="dcterms:W3CDTF">2023-12-26T10:45:00Z</dcterms:modified>
</cp:coreProperties>
</file>